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tabs>
          <w:tab w:val="clear" w:pos="284"/>
          <w:tab w:val="right" w:pos="9639" w:leader="none"/>
        </w:tabs>
        <w:spacing w:before="0" w:after="0"/>
        <w:rPr>
          <w:b/>
          <w:b/>
          <w:i/>
          <w:i/>
          <w:sz w:val="28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S3-22</w:t>
      </w:r>
      <w:r>
        <w:rPr>
          <w:b/>
          <w:i/>
          <w:sz w:val="28"/>
        </w:rPr>
        <w:t>3867</w:t>
      </w:r>
    </w:p>
    <w:p>
      <w:pPr>
        <w:pStyle w:val="CRCoverPage"/>
        <w:numPr>
          <w:ilvl w:val="0"/>
          <w:numId w:val="0"/>
        </w:numPr>
        <w:outlineLvl w:val="0"/>
        <w:rPr>
          <w:b/>
          <w:b/>
          <w:sz w:val="24"/>
        </w:rPr>
      </w:pPr>
      <w:r>
        <w:rPr>
          <w:b/>
          <w:bCs/>
          <w:sz w:val="24"/>
        </w:rPr>
        <w:t xml:space="preserve">Toulouse, France, </w:t>
      </w:r>
      <w:r>
        <w:rPr>
          <w:b/>
          <w:sz w:val="24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</w:t>
      </w:r>
      <w:r>
        <w:rPr>
          <w:b/>
          <w:sz w:val="24"/>
          <w:lang w:eastAsia="zh-CN"/>
        </w:rPr>
        <w:t>ovember</w:t>
      </w:r>
      <w:r>
        <w:rPr>
          <w:b/>
          <w:sz w:val="24"/>
        </w:rPr>
        <w:t>, 2022</w:t>
        <w:tab/>
        <w:tab/>
        <w:tab/>
        <w:tab/>
        <w:tab/>
        <w:tab/>
        <w:tab/>
        <w:tab/>
        <w:t xml:space="preserve">    </w:t>
      </w:r>
      <w:r>
        <w:rPr/>
        <w:t>Revision of S3-22xxxx</w:t>
      </w:r>
    </w:p>
    <w:p>
      <w:pPr>
        <w:pStyle w:val="Normal"/>
        <w:keepNext w:val="true"/>
        <w:numPr>
          <w:ilvl w:val="0"/>
          <w:numId w:val="0"/>
        </w:numPr>
        <w:pBdr>
          <w:bottom w:val="single" w:sz="4" w:space="1" w:color="000000"/>
        </w:pBdr>
        <w:tabs>
          <w:tab w:val="clear" w:pos="284"/>
          <w:tab w:val="right" w:pos="9639" w:leader="none"/>
        </w:tabs>
        <w:outlineLvl w:val="0"/>
        <w:rPr>
          <w:rFonts w:ascii="Arial" w:hAnsi="Arial" w:cs="Arial"/>
          <w:b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outlineLvl w:val="0"/>
        <w:rPr>
          <w:rFonts w:ascii="Arial" w:hAnsi="Arial"/>
          <w:b/>
          <w:b/>
          <w:lang w:val="en-US"/>
        </w:rPr>
      </w:pPr>
      <w:r>
        <w:rPr>
          <w:rFonts w:ascii="Arial" w:hAnsi="Arial"/>
          <w:b/>
          <w:lang w:val="en-US"/>
        </w:rPr>
        <w:t>Source:</w:t>
        <w:tab/>
      </w:r>
      <w:r>
        <w:rPr>
          <w:rFonts w:ascii="Arial" w:hAnsi="Arial"/>
          <w:b/>
          <w:lang w:val="en-US"/>
        </w:rPr>
        <w:t>NTT DOCOMO</w:t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left="2126" w:hanging="2126"/>
        <w:outlineLvl w:val="0"/>
        <w:rPr>
          <w:rFonts w:ascii="Arial" w:hAnsi="Arial"/>
          <w:b/>
          <w:b/>
        </w:rPr>
      </w:pPr>
      <w:r>
        <w:rPr>
          <w:rFonts w:cs="Arial" w:ascii="Arial" w:hAnsi="Arial"/>
          <w:b/>
        </w:rPr>
        <w:t>Title:</w:t>
        <w:tab/>
      </w:r>
      <w:r>
        <w:rPr>
          <w:rFonts w:cs="Arial" w:ascii="Arial" w:hAnsi="Arial"/>
          <w:b/>
          <w:lang w:eastAsia="zh-CN"/>
        </w:rPr>
        <w:t>New solution: PKCE flow based authorization</w:t>
      </w:r>
    </w:p>
    <w:p>
      <w:pPr>
        <w:pStyle w:val="Normal"/>
        <w:keepNext w:val="true"/>
        <w:numPr>
          <w:ilvl w:val="0"/>
          <w:numId w:val="0"/>
        </w:numPr>
        <w:tabs>
          <w:tab w:val="clear" w:pos="284"/>
          <w:tab w:val="left" w:pos="2127" w:leader="none"/>
        </w:tabs>
        <w:spacing w:before="0" w:after="0"/>
        <w:ind w:left="2126" w:hanging="2126"/>
        <w:outlineLvl w:val="0"/>
        <w:rPr>
          <w:rFonts w:ascii="Arial" w:hAnsi="Arial"/>
          <w:b/>
          <w:b/>
          <w:lang w:eastAsia="zh-CN"/>
        </w:rPr>
      </w:pPr>
      <w:r>
        <w:rPr>
          <w:rFonts w:ascii="Arial" w:hAnsi="Arial"/>
          <w:b/>
        </w:rPr>
        <w:t>Document for:</w:t>
        <w:tab/>
      </w:r>
      <w:r>
        <w:rPr>
          <w:rFonts w:ascii="Arial" w:hAnsi="Arial"/>
          <w:b/>
          <w:lang w:eastAsia="zh-CN"/>
        </w:rPr>
        <w:t>Approval</w:t>
      </w:r>
    </w:p>
    <w:p>
      <w:pPr>
        <w:pStyle w:val="Normal"/>
        <w:keepNext w:val="true"/>
        <w:pBdr>
          <w:bottom w:val="single" w:sz="4" w:space="1" w:color="000000"/>
        </w:pBdr>
        <w:tabs>
          <w:tab w:val="clear" w:pos="284"/>
          <w:tab w:val="left" w:pos="2127" w:leader="none"/>
        </w:tabs>
        <w:spacing w:before="0" w:after="0"/>
        <w:ind w:left="2126" w:hanging="2126"/>
        <w:rPr>
          <w:rFonts w:ascii="Arial" w:hAnsi="Arial"/>
          <w:b/>
          <w:b/>
          <w:lang w:eastAsia="zh-CN"/>
        </w:rPr>
      </w:pPr>
      <w:r>
        <w:rPr>
          <w:rFonts w:ascii="Arial" w:hAnsi="Arial"/>
          <w:b/>
        </w:rPr>
        <w:t>Agenda Item:</w:t>
        <w:tab/>
        <w:t>5.11</w:t>
      </w:r>
    </w:p>
    <w:p>
      <w:pPr>
        <w:pStyle w:val="Berschrift1"/>
        <w:rPr/>
      </w:pPr>
      <w:r>
        <w:rPr/>
        <w:t>1</w:t>
        <w:tab/>
        <w:t>Decision/action requested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contribution</w:t>
      </w:r>
      <w:r>
        <w:rPr/>
        <w:t xml:space="preserve"> </w:t>
      </w:r>
      <w:r>
        <w:rPr>
          <w:b/>
          <w:i/>
        </w:rPr>
        <w:t xml:space="preserve">proposes </w:t>
      </w:r>
      <w:r>
        <w:rPr>
          <w:b/>
          <w:i/>
        </w:rPr>
        <w:t>the PKCE flow to authorize UE invoked APIs</w:t>
      </w:r>
    </w:p>
    <w:p>
      <w:pPr>
        <w:pStyle w:val="Berschrift1"/>
        <w:rPr/>
      </w:pPr>
      <w:r>
        <w:rPr/>
        <w:t>2</w:t>
        <w:tab/>
        <w:t>References</w:t>
      </w:r>
    </w:p>
    <w:p>
      <w:pPr>
        <w:pStyle w:val="Reference"/>
        <w:tabs>
          <w:tab w:val="clear" w:pos="851"/>
          <w:tab w:val="left" w:pos="650" w:leader="none"/>
        </w:tabs>
        <w:ind w:left="0" w:hanging="0"/>
        <w:rPr>
          <w:iCs/>
          <w:lang w:eastAsia="zh-CN"/>
        </w:rPr>
      </w:pPr>
      <w:r>
        <w:rPr>
          <w:iCs/>
          <w:lang w:eastAsia="zh-CN"/>
        </w:rPr>
      </w:r>
    </w:p>
    <w:p>
      <w:pPr>
        <w:pStyle w:val="Berschrift1"/>
        <w:rPr/>
      </w:pPr>
      <w:r>
        <w:rPr/>
        <w:t>3</w:t>
        <w:tab/>
        <w:t>Rationale</w:t>
      </w:r>
    </w:p>
    <w:p>
      <w:pPr>
        <w:pStyle w:val="Normal"/>
        <w:rPr>
          <w:lang w:eastAsia="zh-CN"/>
        </w:rPr>
      </w:pPr>
      <w:r>
        <w:rPr>
          <w:lang w:eastAsia="zh-CN"/>
        </w:rPr>
        <w:t>For the case the UE application can't securely store a client credential, IETF defined the PKCE flow. This pCR adds the PKCE flow as a potential solution.</w:t>
      </w:r>
    </w:p>
    <w:p>
      <w:pPr>
        <w:pStyle w:val="Berschrift1"/>
        <w:rPr/>
      </w:pPr>
      <w:r>
        <w:rPr/>
        <w:t>4</w:t>
        <w:tab/>
        <w:t>Detailed proposal</w:t>
      </w:r>
    </w:p>
    <w:p>
      <w:pPr>
        <w:pStyle w:val="Normal"/>
        <w:rPr/>
      </w:pPr>
      <w:r>
        <w:rPr>
          <w:rFonts w:eastAsia="Dotum" w:cs="Arial" w:ascii="Arial" w:hAnsi="Arial"/>
          <w:color w:val="0000FF"/>
          <w:sz w:val="32"/>
          <w:szCs w:val="32"/>
        </w:rPr>
        <w:t>++++++++++++++++++ Start Changes +++++++++++++++++</w:t>
      </w:r>
    </w:p>
    <w:p>
      <w:pPr>
        <w:pStyle w:val="Berschrift1"/>
        <w:rPr>
          <w:ins w:id="1" w:author="DCM" w:date="2022-11-07T14:14:43Z"/>
        </w:rPr>
      </w:pPr>
      <w:ins w:id="0" w:author="DCM" w:date="2022-11-07T14:14:43Z">
        <w:bookmarkStart w:id="0" w:name="_Toc116945649"/>
        <w:bookmarkStart w:id="1" w:name="_Toc116946054"/>
        <w:bookmarkStart w:id="2" w:name="references"/>
        <w:bookmarkEnd w:id="2"/>
        <w:r>
          <w:rPr/>
          <w:t>2</w:t>
          <w:tab/>
          <w:t>References</w:t>
        </w:r>
      </w:ins>
      <w:bookmarkEnd w:id="0"/>
      <w:bookmarkEnd w:id="1"/>
    </w:p>
    <w:p>
      <w:pPr>
        <w:pStyle w:val="Normal"/>
        <w:rPr>
          <w:ins w:id="3" w:author="DCM" w:date="2022-11-07T14:14:43Z"/>
        </w:rPr>
      </w:pPr>
      <w:ins w:id="2" w:author="DCM" w:date="2022-11-07T14:14:43Z">
        <w:r>
          <w:rPr/>
          <w:t>The following documents contain provisions which, through reference in this text, constitute provisions of the present document.</w:t>
        </w:r>
      </w:ins>
    </w:p>
    <w:p>
      <w:pPr>
        <w:pStyle w:val="B1"/>
        <w:rPr>
          <w:ins w:id="5" w:author="DCM" w:date="2022-11-07T14:14:43Z"/>
        </w:rPr>
      </w:pPr>
      <w:ins w:id="4" w:author="DCM" w:date="2022-11-07T14:14:43Z">
        <w:r>
          <w:rPr/>
          <w:t>-</w:t>
          <w:tab/>
          <w:t>References are either specific (identified by date of publication, edition number, version number, etc.) or non</w:t>
          <w:noBreakHyphen/>
          <w:t>specific.</w:t>
        </w:r>
      </w:ins>
    </w:p>
    <w:p>
      <w:pPr>
        <w:pStyle w:val="B1"/>
        <w:rPr>
          <w:ins w:id="7" w:author="DCM" w:date="2022-11-07T14:14:43Z"/>
        </w:rPr>
      </w:pPr>
      <w:ins w:id="6" w:author="DCM" w:date="2022-11-07T14:14:43Z">
        <w:r>
          <w:rPr/>
          <w:t>-</w:t>
          <w:tab/>
          <w:t>For a specific reference, subsequent revisions do not apply.</w:t>
        </w:r>
      </w:ins>
    </w:p>
    <w:p>
      <w:pPr>
        <w:pStyle w:val="B1"/>
        <w:rPr>
          <w:ins w:id="11" w:author="DCM" w:date="2022-11-07T14:14:43Z"/>
        </w:rPr>
      </w:pPr>
      <w:ins w:id="8" w:author="DCM" w:date="2022-11-07T14:14:43Z">
        <w:r>
          <w:rPr/>
          <w:t>-</w:t>
          <w:tab/>
          <w:t>For a non-specific reference, the latest version applies. In the case of a reference to a 3GPP document (including a GSM document), a non-specific reference implicitly refers to the latest version of that document</w:t>
        </w:r>
      </w:ins>
      <w:ins w:id="9" w:author="DCM" w:date="2022-11-07T14:14:43Z">
        <w:r>
          <w:rPr>
            <w:i/>
          </w:rPr>
          <w:t xml:space="preserve"> in the same Release as the present document</w:t>
        </w:r>
      </w:ins>
      <w:ins w:id="10" w:author="DCM" w:date="2022-11-07T14:14:43Z">
        <w:r>
          <w:rPr/>
          <w:t>.</w:t>
        </w:r>
      </w:ins>
    </w:p>
    <w:p>
      <w:pPr>
        <w:pStyle w:val="EX"/>
        <w:rPr>
          <w:ins w:id="13" w:author="DCM" w:date="2022-11-07T14:14:43Z"/>
        </w:rPr>
      </w:pPr>
      <w:ins w:id="12" w:author="DCM" w:date="2022-11-07T14:14:43Z">
        <w:r>
          <w:rPr/>
          <w:t>[1]</w:t>
          <w:tab/>
          <w:t>3GPP TR 21.905: "Vocabulary for 3GPP Specifications".</w:t>
        </w:r>
      </w:ins>
    </w:p>
    <w:p>
      <w:pPr>
        <w:pStyle w:val="EX"/>
        <w:rPr>
          <w:ins w:id="15" w:author="DCM" w:date="2022-11-07T14:14:43Z"/>
        </w:rPr>
      </w:pPr>
      <w:ins w:id="14" w:author="DCM" w:date="2022-11-07T14:14:43Z">
        <w:r>
          <w:rPr/>
          <w:t>[2]</w:t>
          <w:tab/>
          <w:t>3GPP TS 22.261: "Service requirements for the 5G system".</w:t>
        </w:r>
      </w:ins>
    </w:p>
    <w:p>
      <w:pPr>
        <w:pStyle w:val="EX"/>
        <w:rPr>
          <w:lang w:eastAsia="zh-CN"/>
          <w:ins w:id="21" w:author="DCM" w:date="2022-11-07T14:14:43Z"/>
        </w:rPr>
      </w:pPr>
      <w:ins w:id="16" w:author="DCM" w:date="2022-11-07T14:14:43Z">
        <w:r>
          <w:rPr>
            <w:lang w:eastAsia="zh-CN"/>
          </w:rPr>
          <w:t>[3]</w:t>
          <w:tab/>
          <w:t xml:space="preserve">3GPP TR 23.700-95: </w:t>
        </w:r>
      </w:ins>
      <w:ins w:id="17" w:author="DCM" w:date="2022-11-07T14:14:43Z">
        <w:r>
          <w:rPr>
            <w:lang w:eastAsia="zh-CN"/>
          </w:rPr>
          <w:t>"</w:t>
        </w:r>
      </w:ins>
      <w:ins w:id="18" w:author="DCM" w:date="2022-11-07T14:14:43Z">
        <w:r>
          <w:rPr>
            <w:lang w:eastAsia="zh-CN"/>
          </w:rPr>
          <w:t>Study on application enablement aspects for subscriber-aware northbound API access</w:t>
        </w:r>
      </w:ins>
      <w:ins w:id="19" w:author="DCM" w:date="2022-11-07T14:14:43Z">
        <w:r>
          <w:rPr>
            <w:lang w:eastAsia="zh-CN"/>
          </w:rPr>
          <w:t>"</w:t>
        </w:r>
      </w:ins>
      <w:ins w:id="20" w:author="DCM" w:date="2022-11-07T14:14:43Z">
        <w:r>
          <w:rPr>
            <w:lang w:eastAsia="zh-CN"/>
          </w:rPr>
          <w:t>.</w:t>
        </w:r>
      </w:ins>
    </w:p>
    <w:p>
      <w:pPr>
        <w:pStyle w:val="EX"/>
        <w:rPr>
          <w:lang w:eastAsia="zh-CN"/>
          <w:ins w:id="27" w:author="DCM" w:date="2022-11-07T14:14:43Z"/>
        </w:rPr>
      </w:pPr>
      <w:ins w:id="22" w:author="DCM" w:date="2022-11-07T14:14:43Z">
        <w:r>
          <w:rPr>
            <w:lang w:eastAsia="zh-CN"/>
          </w:rPr>
          <w:t>[4]</w:t>
          <w:tab/>
          <w:t xml:space="preserve">IETF RFC 6749: </w:t>
        </w:r>
      </w:ins>
      <w:ins w:id="23" w:author="DCM" w:date="2022-11-07T14:14:43Z">
        <w:r>
          <w:rPr>
            <w:lang w:eastAsia="zh-CN"/>
          </w:rPr>
          <w:t>"</w:t>
        </w:r>
      </w:ins>
      <w:ins w:id="24" w:author="DCM" w:date="2022-11-07T14:14:43Z">
        <w:r>
          <w:rPr>
            <w:lang w:eastAsia="zh-CN"/>
          </w:rPr>
          <w:t>The OAuth 2.0 Authorization Framework</w:t>
        </w:r>
      </w:ins>
      <w:ins w:id="25" w:author="DCM" w:date="2022-11-07T14:14:43Z">
        <w:r>
          <w:rPr>
            <w:lang w:eastAsia="zh-CN"/>
          </w:rPr>
          <w:t>"</w:t>
        </w:r>
      </w:ins>
      <w:ins w:id="26" w:author="DCM" w:date="2022-11-07T14:14:43Z">
        <w:r>
          <w:rPr>
            <w:lang w:eastAsia="zh-CN"/>
          </w:rPr>
          <w:t>.</w:t>
        </w:r>
      </w:ins>
    </w:p>
    <w:p>
      <w:pPr>
        <w:pStyle w:val="EX"/>
        <w:rPr>
          <w:lang w:eastAsia="zh-CN"/>
          <w:ins w:id="33" w:author="DCM" w:date="2022-11-07T14:14:43Z"/>
        </w:rPr>
      </w:pPr>
      <w:ins w:id="28" w:author="DCM" w:date="2022-11-07T14:14:43Z">
        <w:r>
          <w:rPr>
            <w:lang w:eastAsia="zh-CN"/>
          </w:rPr>
          <w:t>[5]</w:t>
          <w:tab/>
          <w:t xml:space="preserve">3GPP TS 33.122: </w:t>
        </w:r>
      </w:ins>
      <w:ins w:id="29" w:author="DCM" w:date="2022-11-07T14:14:43Z">
        <w:r>
          <w:rPr>
            <w:lang w:eastAsia="zh-CN"/>
          </w:rPr>
          <w:t>"</w:t>
        </w:r>
      </w:ins>
      <w:ins w:id="30" w:author="DCM" w:date="2022-11-07T14:14:43Z">
        <w:r>
          <w:rPr>
            <w:lang w:eastAsia="zh-CN"/>
          </w:rPr>
          <w:t>Security aspects of Common API Framework (CAPIF) for 3GPP northbound APIs</w:t>
        </w:r>
      </w:ins>
      <w:ins w:id="31" w:author="DCM" w:date="2022-11-07T14:14:43Z">
        <w:r>
          <w:rPr>
            <w:lang w:eastAsia="zh-CN"/>
          </w:rPr>
          <w:t>"</w:t>
        </w:r>
      </w:ins>
      <w:ins w:id="32" w:author="DCM" w:date="2022-11-07T14:14:43Z">
        <w:r>
          <w:rPr>
            <w:lang w:eastAsia="zh-CN"/>
          </w:rPr>
          <w:t>.</w:t>
        </w:r>
      </w:ins>
    </w:p>
    <w:p>
      <w:pPr>
        <w:pStyle w:val="EX"/>
        <w:rPr>
          <w:ins w:id="36" w:author="DCM" w:date="2022-11-07T14:14:43Z"/>
        </w:rPr>
      </w:pPr>
      <w:ins w:id="34" w:author="DCM" w:date="2022-11-07T14:14:43Z">
        <w:r>
          <w:rPr/>
          <w:t>[6]</w:t>
          <w:tab/>
          <w:t xml:space="preserve">openID.net: "OpenID Connect Core 1.0 incorporating errata set 1". Available at: </w:t>
        </w:r>
      </w:ins>
      <w:hyperlink r:id="rId2">
        <w:ins w:id="35" w:author="DCM" w:date="2022-11-07T14:14:43Z">
          <w:r>
            <w:rPr>
              <w:rStyle w:val="Internetverknpfung"/>
            </w:rPr>
            <w:t>https://openid.net/specs/openid-connect-core-1_0.html</w:t>
          </w:r>
        </w:ins>
      </w:hyperlink>
    </w:p>
    <w:p>
      <w:pPr>
        <w:pStyle w:val="EX"/>
        <w:rPr/>
      </w:pPr>
      <w:ins w:id="37" w:author="DCM" w:date="2022-11-07T14:14:43Z">
        <w:r>
          <w:rPr/>
          <w:t>[xx]</w:t>
          <w:tab/>
          <w:t>IETF RFC 7636: "</w:t>
        </w:r>
      </w:ins>
      <w:ins w:id="38" w:author="DCM" w:date="2022-11-07T14:14:43Z">
        <w:r>
          <w:rPr/>
          <w:t>Proof Key for Code Exchange by OAuth Public Clients</w:t>
        </w:r>
      </w:ins>
      <w:ins w:id="39" w:author="DCM" w:date="2022-11-07T14:14:43Z">
        <w:r>
          <w:rPr/>
          <w:t>"</w:t>
        </w:r>
      </w:ins>
    </w:p>
    <w:p>
      <w:pPr>
        <w:pStyle w:val="Normal"/>
        <w:rPr>
          <w:ins w:id="40" w:author="DCM" w:date="2022-11-07T14:14:43Z"/>
        </w:rPr>
      </w:pPr>
      <w:r>
        <w:rPr>
          <w:rFonts w:eastAsia="Dotum" w:cs="Arial" w:ascii="Arial" w:hAnsi="Arial"/>
          <w:color w:val="0000FF"/>
          <w:sz w:val="32"/>
          <w:szCs w:val="32"/>
        </w:rPr>
        <w:t>++++++++++++++++++ Next Change +++++++++++++++++</w:t>
      </w:r>
    </w:p>
    <w:p>
      <w:pPr>
        <w:pStyle w:val="Berschrift2"/>
        <w:rPr>
          <w:rFonts w:cs="Arial"/>
          <w:sz w:val="28"/>
          <w:szCs w:val="28"/>
          <w:ins w:id="49" w:author="DCM" w:date="2022-11-07T14:13:50Z"/>
        </w:rPr>
      </w:pPr>
      <w:ins w:id="41" w:author="DCM" w:date="2022-11-07T14:13:50Z">
        <w:bookmarkStart w:id="3" w:name="_Toc1169460931"/>
        <w:bookmarkStart w:id="4" w:name="_Toc1169456881"/>
        <w:r>
          <w:rPr/>
          <w:t>6.</w:t>
        </w:r>
      </w:ins>
      <w:ins w:id="42" w:author="DCM" w:date="2022-11-07T14:13:50Z">
        <w:r>
          <w:rPr>
            <w:highlight w:val="yellow"/>
          </w:rPr>
          <w:t>Y</w:t>
        </w:r>
      </w:ins>
      <w:ins w:id="43" w:author="DCM" w:date="2022-11-07T14:13:50Z">
        <w:r>
          <w:rPr/>
          <w:tab/>
          <w:t>Solution #</w:t>
        </w:r>
      </w:ins>
      <w:ins w:id="44" w:author="DCM" w:date="2022-11-07T14:13:50Z">
        <w:r>
          <w:rPr>
            <w:highlight w:val="yellow"/>
          </w:rPr>
          <w:t>Y</w:t>
        </w:r>
      </w:ins>
      <w:ins w:id="45" w:author="DCM" w:date="2022-11-07T14:13:50Z">
        <w:r>
          <w:rPr/>
          <w:t xml:space="preserve">: </w:t>
        </w:r>
      </w:ins>
      <w:ins w:id="46" w:author="DCM" w:date="2022-11-07T14:13:50Z">
        <w:bookmarkEnd w:id="3"/>
        <w:bookmarkEnd w:id="4"/>
        <w:r>
          <w:rPr/>
          <w:t xml:space="preserve">Authorizing UE originated API </w:t>
        </w:r>
      </w:ins>
      <w:ins w:id="47" w:author="DCM" w:date="2022-11-07T14:13:50Z">
        <w:r>
          <w:rPr>
            <w:sz w:val="32"/>
            <w:lang w:eastAsia="en-US"/>
          </w:rPr>
          <w:t>invocation</w:t>
        </w:r>
      </w:ins>
      <w:ins w:id="48" w:author="DCM" w:date="2022-11-07T14:13:50Z">
        <w:r>
          <w:rPr/>
          <w:t xml:space="preserve"> with PKCE flow</w:t>
        </w:r>
      </w:ins>
    </w:p>
    <w:p>
      <w:pPr>
        <w:pStyle w:val="Berschrift3"/>
        <w:rPr>
          <w:ins w:id="54" w:author="DCM" w:date="2022-11-07T14:13:50Z"/>
        </w:rPr>
      </w:pPr>
      <w:ins w:id="50" w:author="DCM" w:date="2022-11-07T14:13:50Z">
        <w:bookmarkStart w:id="5" w:name="_Toc1060921741"/>
        <w:bookmarkStart w:id="6" w:name="_Toc1169456891"/>
        <w:bookmarkStart w:id="7" w:name="_Toc1169460941"/>
        <w:r>
          <w:rPr/>
          <w:t>6.</w:t>
        </w:r>
      </w:ins>
      <w:ins w:id="51" w:author="DCM" w:date="2022-11-07T14:13:50Z">
        <w:r>
          <w:rPr>
            <w:highlight w:val="yellow"/>
          </w:rPr>
          <w:t>Y</w:t>
        </w:r>
      </w:ins>
      <w:ins w:id="52" w:author="DCM" w:date="2022-11-07T14:13:50Z">
        <w:r>
          <w:rPr/>
          <w:t>.1</w:t>
          <w:tab/>
          <w:t>Introduction</w:t>
        </w:r>
      </w:ins>
      <w:ins w:id="53" w:author="DCM" w:date="2022-11-07T14:13:50Z">
        <w:bookmarkEnd w:id="5"/>
        <w:bookmarkEnd w:id="6"/>
        <w:bookmarkEnd w:id="7"/>
        <w:r>
          <w:rPr/>
          <w:t xml:space="preserve"> </w:t>
        </w:r>
      </w:ins>
    </w:p>
    <w:p>
      <w:pPr>
        <w:pStyle w:val="Normal"/>
        <w:rPr>
          <w:ins w:id="66" w:author="DCM" w:date="2022-11-07T14:13:50Z"/>
        </w:rPr>
      </w:pPr>
      <w:ins w:id="55" w:author="DCM" w:date="2022-11-07T14:13:50Z">
        <w:r>
          <w:rPr/>
          <w:t xml:space="preserve">In case </w:t>
        </w:r>
      </w:ins>
      <w:ins w:id="56" w:author="DCM" w:date="2022-11-07T14:13:50Z">
        <w:r>
          <w:rPr>
            <w:lang w:eastAsia="en-US"/>
          </w:rPr>
          <w:t>the</w:t>
        </w:r>
      </w:ins>
      <w:ins w:id="57" w:author="DCM" w:date="2022-11-07T14:13:50Z">
        <w:r>
          <w:rPr/>
          <w:t xml:space="preserve"> API </w:t>
        </w:r>
      </w:ins>
      <w:ins w:id="58" w:author="DCM" w:date="2022-11-07T14:13:50Z">
        <w:r>
          <w:rPr>
            <w:lang w:eastAsia="en-US"/>
          </w:rPr>
          <w:t>invocation</w:t>
        </w:r>
      </w:ins>
      <w:ins w:id="59" w:author="DCM" w:date="2022-11-07T14:13:50Z">
        <w:r>
          <w:rPr/>
          <w:t xml:space="preserve"> is initiated by an </w:t>
        </w:r>
      </w:ins>
      <w:ins w:id="60" w:author="DCM" w:date="2022-11-07T14:13:50Z">
        <w:r>
          <w:rPr>
            <w:lang w:eastAsia="en-US"/>
          </w:rPr>
          <w:t>application</w:t>
        </w:r>
      </w:ins>
      <w:ins w:id="61" w:author="DCM" w:date="2022-11-07T14:13:50Z">
        <w:r>
          <w:rPr/>
          <w:t xml:space="preserve"> on the UE, the application UE might not be able to securely store a client credential. For this case, there is the </w:t>
        </w:r>
      </w:ins>
      <w:ins w:id="62" w:author="DCM" w:date="2022-11-07T14:13:50Z">
        <w:r>
          <w:rPr/>
          <w:t xml:space="preserve">Authorization Code Flow with Proof Key for Code Exchange </w:t>
        </w:r>
      </w:ins>
      <w:ins w:id="63" w:author="DCM" w:date="2022-11-07T14:13:50Z">
        <w:r>
          <w:rPr/>
          <w:t xml:space="preserve">defined in RFC 7636 </w:t>
        </w:r>
      </w:ins>
      <w:ins w:id="64" w:author="DCM" w:date="2022-11-07T14:13:50Z">
        <w:r>
          <w:rPr>
            <w:shd w:fill="FFFF00" w:val="clear"/>
          </w:rPr>
          <w:t>[xx]</w:t>
        </w:r>
      </w:ins>
      <w:ins w:id="65" w:author="DCM" w:date="2022-11-07T14:13:50Z">
        <w:r>
          <w:rPr/>
          <w:t>.</w:t>
        </w:r>
      </w:ins>
    </w:p>
    <w:p>
      <w:pPr>
        <w:pStyle w:val="Berschrift3"/>
        <w:rPr>
          <w:ins w:id="70" w:author="DCM" w:date="2022-11-07T14:13:50Z"/>
        </w:rPr>
      </w:pPr>
      <w:ins w:id="67" w:author="DCM" w:date="2022-11-07T14:13:50Z">
        <w:bookmarkStart w:id="8" w:name="_Toc1169460951"/>
        <w:bookmarkStart w:id="9" w:name="_Toc1060921751"/>
        <w:bookmarkStart w:id="10" w:name="_Toc1169456901"/>
        <w:r>
          <w:rPr/>
          <w:t>6.</w:t>
        </w:r>
      </w:ins>
      <w:ins w:id="68" w:author="DCM" w:date="2022-11-07T14:13:50Z">
        <w:r>
          <w:rPr>
            <w:highlight w:val="yellow"/>
          </w:rPr>
          <w:t>Y</w:t>
        </w:r>
      </w:ins>
      <w:ins w:id="69" w:author="DCM" w:date="2022-11-07T14:13:50Z">
        <w:r>
          <w:rPr/>
          <w:t>.2</w:t>
          <w:tab/>
          <w:t>Solution details</w:t>
        </w:r>
      </w:ins>
      <w:bookmarkEnd w:id="8"/>
      <w:bookmarkEnd w:id="9"/>
      <w:bookmarkEnd w:id="10"/>
    </w:p>
    <w:p>
      <w:pPr>
        <w:pStyle w:val="Normal"/>
        <w:rPr>
          <w:ins w:id="80" w:author="DCM" w:date="2022-11-07T14:13:50Z"/>
        </w:rPr>
      </w:pPr>
      <w:ins w:id="71" w:author="DCM" w:date="2022-11-07T14:13:50Z">
        <w:r>
          <w:rPr/>
          <w:t xml:space="preserve">The solution uses the PKCE protocol flow with the </w:t>
        </w:r>
      </w:ins>
      <w:ins w:id="72" w:author="DCM" w:date="2022-11-07T14:13:50Z">
        <w:r>
          <w:rPr>
            <w:lang w:eastAsia="en-US"/>
          </w:rPr>
          <w:t>following</w:t>
        </w:r>
      </w:ins>
      <w:ins w:id="73" w:author="DCM" w:date="2022-11-07T14:13:50Z">
        <w:r>
          <w:rPr/>
          <w:t xml:space="preserve"> mapping: </w:t>
        </w:r>
      </w:ins>
      <w:ins w:id="74" w:author="DCM" w:date="2022-11-07T14:13:50Z">
        <w:r>
          <w:rPr>
            <w:lang w:eastAsia="en-US"/>
          </w:rPr>
          <w:t>the</w:t>
        </w:r>
      </w:ins>
      <w:ins w:id="75" w:author="DCM" w:date="2022-11-07T14:13:50Z">
        <w:r>
          <w:rPr/>
          <w:t xml:space="preserve"> client in RFC 7636 is the application on the UE. </w:t>
        </w:r>
      </w:ins>
      <w:ins w:id="76" w:author="DCM" w:date="2022-11-07T14:13:50Z">
        <w:r>
          <w:rPr>
            <w:lang w:eastAsia="en-US"/>
          </w:rPr>
          <w:t>T</w:t>
        </w:r>
      </w:ins>
      <w:ins w:id="77" w:author="DCM" w:date="2022-11-07T14:13:50Z">
        <w:r>
          <w:rPr/>
          <w:t xml:space="preserve">he authorization server in RFC 7636 is the authorization function in </w:t>
        </w:r>
      </w:ins>
      <w:ins w:id="78" w:author="DCM" w:date="2022-11-07T14:13:50Z">
        <w:r>
          <w:rPr>
            <w:lang w:eastAsia="en-US"/>
          </w:rPr>
          <w:t>the</w:t>
        </w:r>
      </w:ins>
      <w:ins w:id="79" w:author="DCM" w:date="2022-11-07T14:13:50Z">
        <w:r>
          <w:rPr/>
          <w:t xml:space="preserve"> network.</w:t>
        </w:r>
      </w:ins>
    </w:p>
    <w:p>
      <w:pPr>
        <w:pStyle w:val="Normal"/>
        <w:rPr>
          <w:ins w:id="82" w:author="DCM" w:date="2022-11-07T14:13:50Z"/>
        </w:rPr>
      </w:pPr>
      <w:ins w:id="81" w:author="DCM" w:date="2022-11-07T14:13:50Z">
        <w:r>
          <w:rPr/>
          <w:t>Editor's note: whether a separate onboarding process is necessary for UE originated API invocation is FFS.</w:t>
        </w:r>
      </w:ins>
    </w:p>
    <w:p>
      <w:pPr>
        <w:pStyle w:val="Berschrift3"/>
        <w:rPr>
          <w:rFonts w:cs="Arial"/>
          <w:sz w:val="28"/>
          <w:szCs w:val="28"/>
        </w:rPr>
      </w:pPr>
      <w:ins w:id="83" w:author="DCM" w:date="2022-11-07T14:13:50Z">
        <w:bookmarkStart w:id="11" w:name="_Toc1169460961"/>
        <w:bookmarkStart w:id="12" w:name="_Toc1060921761"/>
        <w:bookmarkStart w:id="13" w:name="_Toc1169456911"/>
        <w:r>
          <w:rPr/>
          <w:t>6.</w:t>
        </w:r>
      </w:ins>
      <w:ins w:id="84" w:author="DCM" w:date="2022-11-07T14:13:50Z">
        <w:r>
          <w:rPr>
            <w:highlight w:val="yellow"/>
          </w:rPr>
          <w:t>Y</w:t>
        </w:r>
      </w:ins>
      <w:ins w:id="85" w:author="DCM" w:date="2022-11-07T14:13:50Z">
        <w:r>
          <w:rPr/>
          <w:t>.3</w:t>
          <w:tab/>
          <w:t>Evaluation</w:t>
        </w:r>
      </w:ins>
      <w:bookmarkEnd w:id="11"/>
      <w:bookmarkEnd w:id="12"/>
      <w:bookmarkEnd w:id="13"/>
    </w:p>
    <w:p>
      <w:pPr>
        <w:pStyle w:val="Normal"/>
        <w:spacing w:before="0" w:after="180"/>
        <w:rPr/>
      </w:pPr>
      <w:r>
        <w:rPr>
          <w:rFonts w:eastAsia="Dotum" w:cs="Arial" w:ascii="Arial" w:hAnsi="Arial"/>
          <w:color w:val="0000FF"/>
          <w:sz w:val="32"/>
          <w:szCs w:val="32"/>
        </w:rPr>
        <w:t>+++++++++++++++++++ End Changes +++++++++++++++++</w:t>
      </w:r>
    </w:p>
    <w:sectPr>
      <w:type w:val="nextPage"/>
      <w:pgSz w:w="11906" w:h="16838"/>
      <w:pgMar w:left="1134" w:right="1134" w:gutter="0" w:header="0" w:top="567" w:footer="0" w:bottom="567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MS LineDraw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284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宋体" w:cs="Times New Roman"/>
        <w:lang w:val="en-US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Berschrift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left="1134" w:hanging="1134"/>
      <w:jc w:val="left"/>
      <w:outlineLvl w:val="0"/>
    </w:pPr>
    <w:rPr>
      <w:rFonts w:ascii="Arial" w:hAnsi="Arial" w:eastAsia="宋体" w:cs="Times New Roman"/>
      <w:color w:val="auto"/>
      <w:kern w:val="0"/>
      <w:sz w:val="36"/>
      <w:szCs w:val="20"/>
      <w:lang w:val="en-GB" w:eastAsia="en-US" w:bidi="ar-SA"/>
    </w:rPr>
  </w:style>
  <w:style w:type="paragraph" w:styleId="Berschrift2">
    <w:name w:val="Heading 2"/>
    <w:basedOn w:val="Berschrift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Berschrift3">
    <w:name w:val="Heading 3"/>
    <w:basedOn w:val="Berschrift2"/>
    <w:next w:val="Normal"/>
    <w:qFormat/>
    <w:pPr>
      <w:spacing w:before="120" w:after="180"/>
      <w:outlineLvl w:val="2"/>
    </w:pPr>
    <w:rPr>
      <w:sz w:val="28"/>
    </w:rPr>
  </w:style>
  <w:style w:type="paragraph" w:styleId="Berschrift4">
    <w:name w:val="Heading 4"/>
    <w:basedOn w:val="Berschrift3"/>
    <w:next w:val="Normal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Normal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Normal"/>
    <w:qFormat/>
    <w:pPr>
      <w:outlineLvl w:val="5"/>
    </w:pPr>
    <w:rPr/>
  </w:style>
  <w:style w:type="paragraph" w:styleId="Berschrift7">
    <w:name w:val="Heading 7"/>
    <w:basedOn w:val="H6"/>
    <w:next w:val="Normal"/>
    <w:qFormat/>
    <w:pPr>
      <w:outlineLvl w:val="6"/>
    </w:pPr>
    <w:rPr/>
  </w:style>
  <w:style w:type="paragraph" w:styleId="Berschrift8">
    <w:name w:val="Heading 8"/>
    <w:basedOn w:val="Berschrift1"/>
    <w:next w:val="Normal"/>
    <w:qFormat/>
    <w:pPr>
      <w:ind w:left="0" w:hanging="0"/>
      <w:outlineLvl w:val="7"/>
    </w:pPr>
    <w:rPr/>
  </w:style>
  <w:style w:type="paragraph" w:styleId="Berschrift9">
    <w:name w:val="Heading 9"/>
    <w:basedOn w:val="Berschrift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anker">
    <w:name w:val="Footnote Reference"/>
    <w:rPr>
      <w:b/>
      <w:sz w:val="16"/>
      <w:vertAlign w:val="superscript"/>
    </w:rPr>
  </w:style>
  <w:style w:type="character" w:styleId="FootnoteCharacters">
    <w:name w:val="Footnote Characters"/>
    <w:semiHidden/>
    <w:qFormat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Internetverknpfung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BesuchteInternetverknpfung">
    <w:name w:val="FollowedHyperlink"/>
    <w:rPr>
      <w:color w:val="800080"/>
      <w:u w:val="single"/>
    </w:rPr>
  </w:style>
  <w:style w:type="character" w:styleId="Msoins" w:customStyle="1">
    <w:name w:val="msoins"/>
    <w:basedOn w:val="DefaultParagraphFont"/>
    <w:qFormat/>
    <w:rPr/>
  </w:style>
  <w:style w:type="character" w:styleId="Style5" w:customStyle="1">
    <w:name w:val="页眉 字符"/>
    <w:qFormat/>
    <w:rsid w:val="00af7f81"/>
    <w:rPr>
      <w:rFonts w:ascii="Arial" w:hAnsi="Arial"/>
      <w:b/>
      <w:sz w:val="18"/>
      <w:lang w:eastAsia="en-US"/>
    </w:rPr>
  </w:style>
  <w:style w:type="character" w:styleId="Style6" w:customStyle="1">
    <w:name w:val="批注文字 字符"/>
    <w:link w:val="Annotationtext"/>
    <w:semiHidden/>
    <w:qFormat/>
    <w:rsid w:val="00de6722"/>
    <w:rPr>
      <w:rFonts w:ascii="Times New Roman" w:hAnsi="Times New Roman"/>
      <w:lang w:eastAsia="en-US"/>
    </w:rPr>
  </w:style>
  <w:style w:type="character" w:styleId="Style7" w:customStyle="1">
    <w:name w:val="批注主题 字符"/>
    <w:link w:val="Annotationsubject"/>
    <w:qFormat/>
    <w:rsid w:val="00de6722"/>
    <w:rPr>
      <w:rFonts w:ascii="Times New Roman" w:hAnsi="Times New Roman"/>
      <w:b/>
      <w:bCs/>
      <w:lang w:eastAsia="en-US"/>
    </w:rPr>
  </w:style>
  <w:style w:type="character" w:styleId="B1Char1" w:customStyle="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character" w:styleId="EditorsNoteChar" w:customStyle="1">
    <w:name w:val="Editor's Note Char"/>
    <w:link w:val="EditorsNote"/>
    <w:qFormat/>
    <w:locked/>
    <w:rsid w:val="007a4519"/>
    <w:rPr>
      <w:rFonts w:ascii="Times New Roman" w:hAnsi="Times New Roman"/>
      <w:color w:val="FF0000"/>
      <w:lang w:val="en-GB" w:eastAsia="en-US"/>
    </w:rPr>
  </w:style>
  <w:style w:type="character" w:styleId="EXChar" w:customStyle="1">
    <w:name w:val="EX Char"/>
    <w:link w:val="EX"/>
    <w:qFormat/>
    <w:locked/>
    <w:rsid w:val="00f8388f"/>
    <w:rPr>
      <w:rFonts w:ascii="Times New Roman" w:hAnsi="Times New Roman"/>
      <w:lang w:val="en-GB" w:eastAsia="en-US"/>
    </w:rPr>
  </w:style>
  <w:style w:type="character" w:styleId="Funotenzeichen">
    <w:name w:val="Fußnotenzeichen"/>
    <w:qFormat/>
    <w:rPr/>
  </w:style>
  <w:style w:type="character" w:styleId="Zeilennummerierung">
    <w:name w:val="Line Number"/>
    <w:rPr/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Normal"/>
    <w:pPr>
      <w:ind w:left="568" w:hanging="284"/>
    </w:pPr>
    <w:rPr/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H6" w:customStyle="1">
    <w:name w:val="H6"/>
    <w:basedOn w:val="Berschrift5"/>
    <w:next w:val="Normal"/>
    <w:qFormat/>
    <w:pPr>
      <w:ind w:left="1985" w:hanging="1985"/>
      <w:outlineLvl w:val="9"/>
    </w:pPr>
    <w:rPr>
      <w:sz w:val="20"/>
    </w:rPr>
  </w:style>
  <w:style w:type="paragraph" w:styleId="Inhaltsverzeichnis8">
    <w:name w:val="TOC 8"/>
    <w:basedOn w:val="Inhaltsverzeichnis1"/>
    <w:semiHidden/>
    <w:pPr>
      <w:spacing w:before="180" w:after="180"/>
      <w:ind w:left="2693" w:hanging="2693"/>
    </w:pPr>
    <w:rPr>
      <w:b/>
    </w:rPr>
  </w:style>
  <w:style w:type="paragraph" w:styleId="Inhaltsverzeichnis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left="567" w:right="425" w:hanging="567"/>
      <w:jc w:val="left"/>
    </w:pPr>
    <w:rPr>
      <w:rFonts w:ascii="Times New Roman" w:hAnsi="Times New Roman" w:eastAsia="宋体" w:cs="Times New Roman"/>
      <w:color w:val="auto"/>
      <w:kern w:val="0"/>
      <w:sz w:val="22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bidi w:val="0"/>
      <w:spacing w:lineRule="atLeast" w:line="240" w:before="0" w:after="0"/>
      <w:jc w:val="right"/>
    </w:pPr>
    <w:rPr>
      <w:rFonts w:ascii="Arial" w:hAnsi="Arial" w:eastAsia="宋体" w:cs="Times New Roman"/>
      <w:b/>
      <w:color w:val="auto"/>
      <w:kern w:val="0"/>
      <w:sz w:val="34"/>
      <w:szCs w:val="20"/>
      <w:lang w:val="en-GB" w:eastAsia="en-US" w:bidi="ar-SA"/>
    </w:rPr>
  </w:style>
  <w:style w:type="paragraph" w:styleId="Inhaltsverzeichnis5">
    <w:name w:val="TOC 5"/>
    <w:basedOn w:val="Inhaltsverzeichnis4"/>
    <w:semiHidden/>
    <w:pPr>
      <w:ind w:left="1701" w:hanging="1701"/>
    </w:pPr>
    <w:rPr/>
  </w:style>
  <w:style w:type="paragraph" w:styleId="Inhaltsverzeichnis4">
    <w:name w:val="TOC 4"/>
    <w:basedOn w:val="Inhaltsverzeichnis3"/>
    <w:semiHidden/>
    <w:pPr>
      <w:ind w:left="1418" w:hanging="1418"/>
    </w:pPr>
    <w:rPr/>
  </w:style>
  <w:style w:type="paragraph" w:styleId="Inhaltsverzeichnis3">
    <w:name w:val="TOC 3"/>
    <w:basedOn w:val="Inhaltsverzeichnis2"/>
    <w:semiHidden/>
    <w:pPr>
      <w:ind w:left="1134" w:hanging="1134"/>
    </w:pPr>
    <w:rPr/>
  </w:style>
  <w:style w:type="paragraph" w:styleId="Inhaltsverzeichnis2">
    <w:name w:val="TOC 2"/>
    <w:basedOn w:val="Inhaltsverzeichnis1"/>
    <w:semiHidden/>
    <w:pPr>
      <w:keepNext w:val="false"/>
      <w:spacing w:before="0" w:after="0"/>
      <w:ind w:left="851" w:right="425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 w:hanging="0"/>
    </w:pPr>
    <w:rPr/>
  </w:style>
  <w:style w:type="paragraph" w:styleId="Index1">
    <w:name w:val="index 1"/>
    <w:basedOn w:val="Normal"/>
    <w:semiHidden/>
    <w:qFormat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T" w:customStyle="1">
    <w:name w:val="TT"/>
    <w:basedOn w:val="Berschrift1"/>
    <w:next w:val="Normal"/>
    <w:qFormat/>
    <w:pPr>
      <w:outlineLvl w:val="9"/>
    </w:pPr>
    <w:rPr/>
  </w:style>
  <w:style w:type="paragraph" w:styleId="ListNumber2">
    <w:name w:val="List Number 2"/>
    <w:basedOn w:val="ListNumber"/>
    <w:qFormat/>
    <w:pPr>
      <w:ind w:left="851" w:hanging="0"/>
    </w:pPr>
    <w:rPr/>
  </w:style>
  <w:style w:type="paragraph" w:styleId="ListNumber">
    <w:name w:val="List Number"/>
    <w:basedOn w:val="Aufzhlung"/>
    <w:qFormat/>
    <w:pPr/>
    <w:rPr/>
  </w:style>
  <w:style w:type="paragraph" w:styleId="KopfundFuzeile">
    <w:name w:val="Kopf- und Fußzeile"/>
    <w:basedOn w:val="Normal"/>
    <w:qFormat/>
    <w:pPr/>
    <w:rPr/>
  </w:style>
  <w:style w:type="paragraph" w:styleId="Kopfzeile">
    <w:name w:val="Header"/>
    <w:link w:val="Style5"/>
    <w:pPr>
      <w:widowControl w:val="false"/>
      <w:bidi w:val="0"/>
      <w:spacing w:before="0" w:after="0"/>
      <w:jc w:val="left"/>
    </w:pPr>
    <w:rPr>
      <w:rFonts w:ascii="Arial" w:hAnsi="Arial" w:eastAsia="宋体" w:cs="Times New Roman"/>
      <w:b/>
      <w:color w:val="auto"/>
      <w:kern w:val="0"/>
      <w:sz w:val="18"/>
      <w:szCs w:val="20"/>
      <w:lang w:val="en-GB" w:eastAsia="en-US" w:bidi="ar-SA"/>
    </w:rPr>
  </w:style>
  <w:style w:type="paragraph" w:styleId="Funote">
    <w:name w:val="Footnote Text"/>
    <w:basedOn w:val="Normal"/>
    <w:semiHidden/>
    <w:pPr>
      <w:keepLines/>
      <w:spacing w:before="0" w:after="0"/>
      <w:ind w:left="454" w:hanging="454"/>
    </w:pPr>
    <w:rPr>
      <w:sz w:val="16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Inhaltsverzeichnis9">
    <w:name w:val="TOC 9"/>
    <w:basedOn w:val="Inhaltsverzeichnis8"/>
    <w:semiHidden/>
    <w:pPr>
      <w:ind w:left="1418" w:hanging="1418"/>
    </w:pPr>
    <w:rPr/>
  </w:style>
  <w:style w:type="paragraph" w:styleId="EX" w:customStyle="1">
    <w:name w:val="EX"/>
    <w:basedOn w:val="Normal"/>
    <w:link w:val="EXChar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LD" w:customStyle="1">
    <w:name w:val="LD"/>
    <w:qFormat/>
    <w:pPr>
      <w:keepNext w:val="true"/>
      <w:keepLines/>
      <w:widowControl/>
      <w:bidi w:val="0"/>
      <w:spacing w:lineRule="exact" w:line="180" w:before="0" w:after="0"/>
      <w:jc w:val="left"/>
    </w:pPr>
    <w:rPr>
      <w:rFonts w:ascii="MS LineDraw" w:hAnsi="MS LineDraw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Inhaltsverzeichnis6">
    <w:name w:val="TOC 6"/>
    <w:basedOn w:val="Inhaltsverzeichnis5"/>
    <w:next w:val="Normal"/>
    <w:semiHidden/>
    <w:pPr>
      <w:ind w:left="1985" w:hanging="1985"/>
    </w:pPr>
    <w:rPr/>
  </w:style>
  <w:style w:type="paragraph" w:styleId="Inhaltsverzeichnis7">
    <w:name w:val="TOC 7"/>
    <w:basedOn w:val="Inhaltsverzeichnis6"/>
    <w:next w:val="Normal"/>
    <w:semiHidden/>
    <w:pPr>
      <w:ind w:left="2268" w:hanging="2268"/>
    </w:pPr>
    <w:rPr/>
  </w:style>
  <w:style w:type="paragraph" w:styleId="ListBullet2">
    <w:name w:val="List Bullet 2"/>
    <w:basedOn w:val="ListBullet"/>
    <w:qFormat/>
    <w:pPr>
      <w:ind w:left="851" w:hanging="0"/>
    </w:pPr>
    <w:rPr/>
  </w:style>
  <w:style w:type="paragraph" w:styleId="ListBullet">
    <w:name w:val="List Bullet"/>
    <w:basedOn w:val="Aufzhlung"/>
    <w:qFormat/>
    <w:pPr/>
    <w:rPr/>
  </w:style>
  <w:style w:type="paragraph" w:styleId="ListBullet3">
    <w:name w:val="List Bullet 3"/>
    <w:basedOn w:val="ListBullet2"/>
    <w:qFormat/>
    <w:pPr>
      <w:ind w:left="1135" w:hanging="0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宋体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bidi w:val="0"/>
      <w:spacing w:before="0" w:after="0"/>
      <w:ind w:right="28" w:hanging="0"/>
      <w:jc w:val="right"/>
    </w:pPr>
    <w:rPr>
      <w:rFonts w:ascii="Arial" w:hAnsi="Arial" w:eastAsia="宋体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D" w:customStyle="1">
    <w:name w:val="ZD"/>
    <w:qFormat/>
    <w:pPr>
      <w:widowControl w:val="false"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32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ZV" w:customStyle="1">
    <w:name w:val="ZV"/>
    <w:basedOn w:val="ZU"/>
    <w:qFormat/>
    <w:pPr/>
    <w:rPr/>
  </w:style>
  <w:style w:type="paragraph" w:styleId="Aufzhlung2">
    <w:name w:val="List Bullet 3"/>
    <w:basedOn w:val="Aufzhlung"/>
    <w:pPr>
      <w:ind w:left="851" w:hanging="284"/>
    </w:pPr>
    <w:rPr/>
  </w:style>
  <w:style w:type="paragraph" w:styleId="ZG" w:customStyle="1">
    <w:name w:val="ZG"/>
    <w:qFormat/>
    <w:pPr>
      <w:widowControl w:val="false"/>
      <w:bidi w:val="0"/>
      <w:spacing w:before="0" w:after="0"/>
      <w:jc w:val="righ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Aufzhlung3">
    <w:name w:val="List Bullet 4"/>
    <w:basedOn w:val="Aufzhlung2"/>
    <w:pPr>
      <w:ind w:left="1135" w:hanging="284"/>
    </w:pPr>
    <w:rPr/>
  </w:style>
  <w:style w:type="paragraph" w:styleId="Aufzhlung4">
    <w:name w:val="List Bullet 5"/>
    <w:basedOn w:val="Aufzhlung3"/>
    <w:pPr>
      <w:ind w:left="1418" w:hanging="284"/>
    </w:pPr>
    <w:rPr/>
  </w:style>
  <w:style w:type="paragraph" w:styleId="Aufzhlung5">
    <w:name w:val="List Number"/>
    <w:basedOn w:val="Aufzhlung4"/>
    <w:pPr>
      <w:ind w:left="1702" w:hanging="284"/>
    </w:pPr>
    <w:rPr/>
  </w:style>
  <w:style w:type="paragraph" w:styleId="EditorsNote" w:customStyle="1">
    <w:name w:val="Editor's Note"/>
    <w:basedOn w:val="NO"/>
    <w:link w:val="EditorsNoteChar"/>
    <w:qFormat/>
    <w:pPr/>
    <w:rPr>
      <w:color w:val="FF0000"/>
    </w:rPr>
  </w:style>
  <w:style w:type="paragraph" w:styleId="ListBullet4">
    <w:name w:val="List Bullet 4"/>
    <w:basedOn w:val="ListBullet3"/>
    <w:qFormat/>
    <w:pPr>
      <w:ind w:left="1418" w:hanging="0"/>
    </w:pPr>
    <w:rPr/>
  </w:style>
  <w:style w:type="paragraph" w:styleId="ListBullet5">
    <w:name w:val="List Bullet 5"/>
    <w:basedOn w:val="ListBullet4"/>
    <w:qFormat/>
    <w:pPr>
      <w:ind w:left="1702" w:hanging="0"/>
    </w:pPr>
    <w:rPr/>
  </w:style>
  <w:style w:type="paragraph" w:styleId="B1" w:customStyle="1">
    <w:name w:val="B1"/>
    <w:basedOn w:val="Aufzhlung"/>
    <w:link w:val="B1Char1"/>
    <w:qFormat/>
    <w:pPr/>
    <w:rPr/>
  </w:style>
  <w:style w:type="paragraph" w:styleId="B2" w:customStyle="1">
    <w:name w:val="B2"/>
    <w:basedOn w:val="Aufzhlung2"/>
    <w:qFormat/>
    <w:pPr/>
    <w:rPr/>
  </w:style>
  <w:style w:type="paragraph" w:styleId="B3" w:customStyle="1">
    <w:name w:val="B3"/>
    <w:basedOn w:val="Aufzhlung3"/>
    <w:qFormat/>
    <w:pPr/>
    <w:rPr/>
  </w:style>
  <w:style w:type="paragraph" w:styleId="B4" w:customStyle="1">
    <w:name w:val="B4"/>
    <w:basedOn w:val="Aufzhlung4"/>
    <w:qFormat/>
    <w:pPr/>
    <w:rPr/>
  </w:style>
  <w:style w:type="paragraph" w:styleId="B5" w:customStyle="1">
    <w:name w:val="B5"/>
    <w:basedOn w:val="Aufzhlung5"/>
    <w:qFormat/>
    <w:pPr/>
    <w:rPr/>
  </w:style>
  <w:style w:type="paragraph" w:styleId="Fuzeile">
    <w:name w:val="Footer"/>
    <w:basedOn w:val="Kopfzeile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left"/>
    </w:pPr>
    <w:rPr>
      <w:rFonts w:ascii="Arial" w:hAnsi="Arial" w:eastAsia="宋体" w:cs="Times New Roman"/>
      <w:color w:val="auto"/>
      <w:kern w:val="0"/>
      <w:sz w:val="20"/>
      <w:szCs w:val="20"/>
      <w:lang w:val="en-GB" w:eastAsia="en-US" w:bidi="ar-SA"/>
    </w:rPr>
  </w:style>
  <w:style w:type="paragraph" w:styleId="Tdocheader" w:customStyle="1">
    <w:name w:val="tdoc-header"/>
    <w:qFormat/>
    <w:pPr>
      <w:widowControl/>
      <w:bidi w:val="0"/>
      <w:spacing w:before="0" w:after="0"/>
      <w:jc w:val="left"/>
    </w:pPr>
    <w:rPr>
      <w:rFonts w:ascii="Arial" w:hAnsi="Arial" w:eastAsia="宋体" w:cs="Times New Roman"/>
      <w:color w:val="auto"/>
      <w:kern w:val="0"/>
      <w:sz w:val="24"/>
      <w:szCs w:val="20"/>
      <w:lang w:val="en-GB" w:eastAsia="en-US" w:bidi="ar-SA"/>
    </w:rPr>
  </w:style>
  <w:style w:type="paragraph" w:styleId="Annotationtext">
    <w:name w:val="annotation text"/>
    <w:basedOn w:val="Normal"/>
    <w:link w:val="Style6"/>
    <w:semiHidden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Code" w:customStyle="1">
    <w:name w:val="code"/>
    <w:basedOn w:val="Normal"/>
    <w:qFormat/>
    <w:pPr>
      <w:overflowPunct w:val="true"/>
      <w:spacing w:before="0" w:after="0"/>
      <w:textAlignment w:val="baseline"/>
    </w:pPr>
    <w:rPr>
      <w:rFonts w:ascii="Courier New" w:hAnsi="Courier New"/>
    </w:rPr>
  </w:style>
  <w:style w:type="paragraph" w:styleId="Reference" w:customStyle="1">
    <w:name w:val="Reference"/>
    <w:basedOn w:val="Normal"/>
    <w:qFormat/>
    <w:pPr>
      <w:tabs>
        <w:tab w:val="clear" w:pos="284"/>
        <w:tab w:val="left" w:pos="851" w:leader="none"/>
      </w:tabs>
      <w:ind w:left="851" w:hanging="851"/>
    </w:pPr>
    <w:rPr/>
  </w:style>
  <w:style w:type="paragraph" w:styleId="Annotationsubject">
    <w:name w:val="annotation subject"/>
    <w:basedOn w:val="Annotationtext"/>
    <w:next w:val="Annotationtext"/>
    <w:link w:val="Style7"/>
    <w:qFormat/>
    <w:rsid w:val="00de6722"/>
    <w:pPr/>
    <w:rPr>
      <w:b/>
      <w:bCs/>
    </w:rPr>
  </w:style>
  <w:style w:type="paragraph" w:styleId="ListParagraph">
    <w:name w:val="List Paragraph"/>
    <w:basedOn w:val="Normal"/>
    <w:uiPriority w:val="34"/>
    <w:qFormat/>
    <w:rsid w:val="00ce6d76"/>
    <w:pPr>
      <w:spacing w:before="0" w:after="18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rsid w:val="0016034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openid.net/specs/openid-connect-core-1_0.html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1382</TotalTime>
  <Application>LibreOffice/7.4.2.3$Linux_X86_64 LibreOffice_project/40$Build-3</Application>
  <AppVersion>15.0000</AppVersion>
  <Pages>2</Pages>
  <Words>376</Words>
  <Characters>2172</Characters>
  <CharactersWithSpaces>2528</CharactersWithSpaces>
  <Paragraphs>34</Paragraph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2022-09-12T14:11:00Z</dcterms:created>
  <dc:creator>Michael Sanders, John M Meredith</dc:creator>
  <dc:description/>
  <dc:language>de-DE</dc:language>
  <cp:lastModifiedBy>DCM</cp:lastModifiedBy>
  <cp:lastPrinted>1899-12-31T22:00:00Z</cp:lastPrinted>
  <dcterms:modified xsi:type="dcterms:W3CDTF">2022-11-07T14:17:56Z</dcterms:modified>
  <cp:revision>56</cp:revision>
  <dc:subject/>
  <dc:title>3GPP Contribution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(3)nXbt94EE3mZAQ7hz+h4A7bJCmKJsUAqjv5lZnkxnA2dOy/65rSileaKTFQiQg73q7Qwmrjaw
ckpHiWsh2BN0L1By1iZ6RGUov7IFo/J3iS7y1myPGe7mLrVDoXbhtsE2Exsx7xdumaSfgHCP
IebtcT3dfLBxOlsdstK2Y6hEj97cmQ+qlvCnVm34/orpWkP45KG1Pby144F4Hqh9pUHcCZDv
Arvyc9xW7q1taASU4H</vt:lpwstr>
  </property>
  <property fmtid="{D5CDD505-2E9C-101B-9397-08002B2CF9AE}" pid="3" name="_2015_ms_pID_7253431">
    <vt:lpwstr>960NEM2iyK5HzTZWRIMrHWO1/GPcJ1binoG7pPmb1mySppTD71ePTf
Lj5CiYL+2SWNCkMNAtUoar2TD3e0MIpuyi+3GJeJRQVJmwMvaOkHE081NtUX6srqHm7BZcH5
J+y4YOkuhoSuoJzrIfSiZl7iQUDs2sflW6DZbxODPbfOW/BIsTWDNsKXnNF9MlXgo0OuPpXw
6Sch6YQjEVGfoCW10a/H4F6Kc1TlQMqDDdXf</vt:lpwstr>
  </property>
  <property fmtid="{D5CDD505-2E9C-101B-9397-08002B2CF9AE}" pid="4" name="_2015_ms_pID_7253432">
    <vt:lpwstr>Kg==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1667784459</vt:lpwstr>
  </property>
</Properties>
</file>